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S3-232336</w:t>
      </w:r>
    </w:p>
    <w:p>
      <w:pPr>
        <w:pStyle w:val="LSHeader"/>
      </w:pPr>
      <w:r>
        <w:t>Berlin, Germany, 22 May - 26 May,2023</w:t>
      </w:r>
      <w:r>
        <w:br/>
      </w:r>
    </w:p>
    <w:p w14:paraId="6B9EC6D4" w14:textId="330C250D"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#52</w:t>
      </w:r>
      <w:r w:rsidR="004308B5">
        <w:rPr>
          <w:rFonts w:ascii="Arial" w:hAnsi="Arial" w:cs="Arial"/>
          <w:b/>
        </w:rPr>
        <w:t>-bis</w:t>
      </w:r>
      <w:r w:rsidR="00EE1A76">
        <w:rPr>
          <w:rFonts w:ascii="Arial" w:hAnsi="Arial" w:cs="Arial"/>
          <w:b/>
        </w:rPr>
        <w:t>-e</w:t>
      </w:r>
      <w:r w:rsidRPr="002C5A66">
        <w:rPr>
          <w:rFonts w:ascii="Arial" w:hAnsi="Arial" w:cs="Arial"/>
          <w:b/>
        </w:rPr>
        <w:tab/>
      </w:r>
      <w:r w:rsidR="00BF65A2" w:rsidRPr="00BF65A2">
        <w:rPr>
          <w:rFonts w:ascii="Arial" w:hAnsi="Arial" w:cs="Arial"/>
          <w:b/>
        </w:rPr>
        <w:t>S6-230</w:t>
      </w:r>
      <w:r w:rsidR="00597994">
        <w:rPr>
          <w:rFonts w:ascii="Arial" w:hAnsi="Arial" w:cs="Arial"/>
          <w:b/>
        </w:rPr>
        <w:t>351</w:t>
      </w:r>
    </w:p>
    <w:p w14:paraId="453E9AF1" w14:textId="69F24154" w:rsidR="00BD4C79" w:rsidRPr="002C5A66" w:rsidRDefault="00EE1A76" w:rsidP="00BD4C79">
      <w:pPr>
        <w:pBdr>
          <w:bottom w:val="single" w:sz="4" w:space="1" w:color="auto"/>
        </w:pBdr>
        <w:tabs>
          <w:tab w:val="right" w:pos="9214"/>
        </w:tabs>
        <w:spacing w:after="0"/>
        <w:rPr>
          <w:rFonts w:ascii="Arial" w:hAnsi="Arial" w:cs="Arial"/>
          <w:b/>
        </w:rPr>
      </w:pPr>
      <w:r w:rsidRPr="00EE1A76">
        <w:rPr>
          <w:rFonts w:ascii="Arial" w:hAnsi="Arial" w:cs="Arial"/>
          <w:b/>
        </w:rPr>
        <w:t>e-meeting, 11th – 20th January 2023</w:t>
      </w:r>
      <w:r w:rsidR="00BD4C79" w:rsidRPr="002C5A66">
        <w:rPr>
          <w:rFonts w:ascii="Arial" w:hAnsi="Arial" w:cs="Arial"/>
          <w:b/>
        </w:rPr>
        <w:tab/>
        <w:t xml:space="preserve">(revision of </w:t>
      </w:r>
      <w:r w:rsidR="00BA6CE4" w:rsidRPr="002C5A66">
        <w:rPr>
          <w:rFonts w:ascii="Arial" w:hAnsi="Arial" w:cs="Arial"/>
          <w:b/>
        </w:rPr>
        <w:t>S6-2</w:t>
      </w:r>
      <w:r>
        <w:rPr>
          <w:rFonts w:ascii="Arial" w:hAnsi="Arial" w:cs="Arial"/>
          <w:b/>
        </w:rPr>
        <w:t>3</w:t>
      </w:r>
      <w:r w:rsidR="00597994">
        <w:rPr>
          <w:rFonts w:ascii="Arial" w:hAnsi="Arial" w:cs="Arial"/>
          <w:b/>
        </w:rPr>
        <w:t>0220</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D8316C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EE1A76">
        <w:rPr>
          <w:rFonts w:ascii="Arial" w:hAnsi="Arial" w:cs="Arial"/>
          <w:b/>
          <w:bCs/>
          <w:sz w:val="22"/>
          <w:szCs w:val="22"/>
        </w:rPr>
        <w:t xml:space="preserve">LS on </w:t>
      </w:r>
      <w:r w:rsidR="00A4704C" w:rsidRPr="00EE1A76">
        <w:rPr>
          <w:rFonts w:ascii="Arial" w:hAnsi="Arial" w:cs="Arial"/>
          <w:b/>
          <w:bCs/>
          <w:sz w:val="22"/>
          <w:szCs w:val="22"/>
        </w:rPr>
        <w:t>user consent for UE location sharing</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 xml:space="preserve">Response </w:t>
      </w:r>
      <w:proofErr w:type="gramStart"/>
      <w:r w:rsidRPr="002C5A66">
        <w:rPr>
          <w:rFonts w:ascii="Arial" w:hAnsi="Arial" w:cs="Arial"/>
          <w:b/>
          <w:sz w:val="22"/>
          <w:szCs w:val="22"/>
        </w:rPr>
        <w:t>to:</w:t>
      </w:r>
      <w:proofErr w:type="gramEnd"/>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547D8C17"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F11C0B" w:rsidRPr="00CE5571">
        <w:rPr>
          <w:rFonts w:ascii="Arial" w:hAnsi="Arial" w:cs="Arial"/>
          <w:b/>
          <w:bCs/>
          <w:color w:val="000000" w:themeColor="text1"/>
          <w:sz w:val="22"/>
          <w:szCs w:val="22"/>
        </w:rPr>
        <w:t>EDGEAPP_Ph2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1511E40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4A623E" w:rsidRPr="002C5A66">
        <w:rPr>
          <w:rFonts w:ascii="Arial" w:hAnsi="Arial" w:cs="Arial"/>
          <w:b/>
          <w:sz w:val="22"/>
          <w:szCs w:val="22"/>
        </w:rPr>
        <w:t>SA</w:t>
      </w:r>
      <w:r w:rsidR="00BD4C79" w:rsidRPr="002C5A66">
        <w:rPr>
          <w:rFonts w:ascii="Arial" w:hAnsi="Arial" w:cs="Arial"/>
          <w:b/>
          <w:sz w:val="22"/>
          <w:szCs w:val="22"/>
        </w:rPr>
        <w:t>3</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1CA850F2" w:rsidR="00B97703" w:rsidRPr="003E65BA" w:rsidRDefault="00B97703" w:rsidP="003E65BA">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23BA7AB9" w14:textId="77777777" w:rsidR="00B97703" w:rsidRPr="002C5A66" w:rsidRDefault="000F6242" w:rsidP="00B97703">
      <w:pPr>
        <w:pStyle w:val="Heading1"/>
      </w:pPr>
      <w:r w:rsidRPr="002C5A66">
        <w:t>1</w:t>
      </w:r>
      <w:r w:rsidR="002F1940" w:rsidRPr="002C5A66">
        <w:tab/>
      </w:r>
      <w:r w:rsidRPr="002C5A66">
        <w:t>Overall description</w:t>
      </w:r>
    </w:p>
    <w:p w14:paraId="1587CCB4" w14:textId="0BCD2CEE" w:rsidR="00833D25" w:rsidRDefault="00833D25" w:rsidP="00B81C60">
      <w:pPr>
        <w:rPr>
          <w:rFonts w:ascii="Arial" w:hAnsi="Arial" w:cs="Arial"/>
          <w:lang w:eastAsia="en-US"/>
        </w:rPr>
      </w:pPr>
      <w:r>
        <w:rPr>
          <w:rFonts w:ascii="Arial" w:hAnsi="Arial" w:cs="Arial"/>
          <w:lang w:eastAsia="en-US"/>
        </w:rPr>
        <w:t>SA6 has studied “</w:t>
      </w:r>
      <w:r w:rsidRPr="00833D25">
        <w:rPr>
          <w:rFonts w:ascii="Arial" w:hAnsi="Arial" w:cs="Arial"/>
          <w:lang w:eastAsia="en-US"/>
        </w:rPr>
        <w:t>Key issue #17: Discovery of a common EAS</w:t>
      </w:r>
      <w:r>
        <w:rPr>
          <w:rFonts w:ascii="Arial" w:hAnsi="Arial" w:cs="Arial"/>
          <w:lang w:eastAsia="en-US"/>
        </w:rPr>
        <w:t xml:space="preserve">”, as captured in </w:t>
      </w:r>
      <w:r w:rsidRPr="00833D25">
        <w:rPr>
          <w:rFonts w:ascii="Arial" w:hAnsi="Arial" w:cs="Arial"/>
          <w:lang w:eastAsia="en-US"/>
        </w:rPr>
        <w:t>TR 23.700-98 V18.0.0</w:t>
      </w:r>
      <w:r>
        <w:rPr>
          <w:rFonts w:ascii="Arial" w:hAnsi="Arial" w:cs="Arial"/>
          <w:lang w:eastAsia="en-US"/>
        </w:rPr>
        <w:t xml:space="preserve">. As part of the study, </w:t>
      </w:r>
      <w:r w:rsidRPr="00833D25">
        <w:rPr>
          <w:rFonts w:ascii="Arial" w:hAnsi="Arial" w:cs="Arial"/>
          <w:lang w:eastAsia="en-US"/>
        </w:rPr>
        <w:t>Solution #29: Discovery of a common EAS</w:t>
      </w:r>
      <w:r>
        <w:rPr>
          <w:rFonts w:ascii="Arial" w:hAnsi="Arial" w:cs="Arial"/>
          <w:lang w:eastAsia="en-US"/>
        </w:rPr>
        <w:t xml:space="preserve"> has been captured to address this key issue. This solution has been identified as one of five candidate solutions for the </w:t>
      </w:r>
      <w:r w:rsidRPr="00833D25">
        <w:rPr>
          <w:rFonts w:ascii="Arial" w:hAnsi="Arial" w:cs="Arial"/>
          <w:lang w:eastAsia="en-US"/>
        </w:rPr>
        <w:t xml:space="preserve">EDGEAPP_Ph2 </w:t>
      </w:r>
      <w:r>
        <w:rPr>
          <w:rFonts w:ascii="Arial" w:hAnsi="Arial" w:cs="Arial"/>
          <w:lang w:eastAsia="en-US"/>
        </w:rPr>
        <w:t>normative work, TS 23.558.</w:t>
      </w:r>
    </w:p>
    <w:p w14:paraId="4AD2BD13" w14:textId="452D1C61" w:rsidR="00A24CBE" w:rsidRDefault="00A24CBE" w:rsidP="00A24CBE">
      <w:pPr>
        <w:rPr>
          <w:rFonts w:ascii="Arial" w:hAnsi="Arial" w:cs="Arial"/>
          <w:lang w:eastAsia="en-US"/>
        </w:rPr>
      </w:pPr>
      <w:r>
        <w:rPr>
          <w:rFonts w:ascii="Arial" w:hAnsi="Arial" w:cs="Arial"/>
          <w:lang w:eastAsia="en-US"/>
        </w:rPr>
        <w:t xml:space="preserve">Solution #29 assumes that </w:t>
      </w:r>
      <w:r w:rsidR="00F11C0B">
        <w:rPr>
          <w:rFonts w:ascii="Arial" w:hAnsi="Arial" w:cs="Arial"/>
          <w:lang w:eastAsia="en-US"/>
        </w:rPr>
        <w:t xml:space="preserve">during an initial phase </w:t>
      </w:r>
      <w:r>
        <w:rPr>
          <w:rFonts w:ascii="Arial" w:hAnsi="Arial" w:cs="Arial"/>
          <w:lang w:eastAsia="en-US"/>
        </w:rPr>
        <w:t>the application clients (ACs)</w:t>
      </w:r>
      <w:r w:rsidR="00F11C0B">
        <w:rPr>
          <w:rFonts w:ascii="Arial" w:hAnsi="Arial" w:cs="Arial"/>
          <w:lang w:eastAsia="en-US"/>
        </w:rPr>
        <w:t>,</w:t>
      </w:r>
      <w:r>
        <w:rPr>
          <w:rFonts w:ascii="Arial" w:hAnsi="Arial" w:cs="Arial"/>
          <w:lang w:eastAsia="en-US"/>
        </w:rPr>
        <w:t xml:space="preserve"> which run on different UEs and need to be served by a common EAS</w:t>
      </w:r>
      <w:r w:rsidR="00F11C0B">
        <w:rPr>
          <w:rFonts w:ascii="Arial" w:hAnsi="Arial" w:cs="Arial"/>
          <w:lang w:eastAsia="en-US"/>
        </w:rPr>
        <w:t>,</w:t>
      </w:r>
      <w:r>
        <w:rPr>
          <w:rFonts w:ascii="Arial" w:hAnsi="Arial" w:cs="Arial"/>
          <w:lang w:eastAsia="en-US"/>
        </w:rPr>
        <w:t xml:space="preserve"> exchange the UE locations via application layer signalling so that each AC is aware of its own and all other UE locations</w:t>
      </w:r>
      <w:r w:rsidR="00BF65A2">
        <w:rPr>
          <w:rFonts w:ascii="Arial" w:hAnsi="Arial" w:cs="Arial"/>
          <w:lang w:eastAsia="en-US"/>
        </w:rPr>
        <w:t xml:space="preserve"> in the AC group</w:t>
      </w:r>
      <w:r>
        <w:rPr>
          <w:rFonts w:ascii="Arial" w:hAnsi="Arial" w:cs="Arial"/>
          <w:lang w:eastAsia="en-US"/>
        </w:rPr>
        <w:t>.</w:t>
      </w:r>
      <w:r w:rsidR="00F11C0B" w:rsidRPr="00F11C0B">
        <w:rPr>
          <w:rFonts w:ascii="Arial" w:hAnsi="Arial" w:cs="Arial"/>
          <w:lang w:eastAsia="en-US"/>
        </w:rPr>
        <w:t xml:space="preserve"> </w:t>
      </w:r>
      <w:r w:rsidR="00F11C0B" w:rsidRPr="00D034B7">
        <w:rPr>
          <w:rFonts w:ascii="Arial" w:hAnsi="Arial" w:cs="Arial"/>
          <w:lang w:eastAsia="en-US"/>
        </w:rPr>
        <w:t xml:space="preserve">It is further assumed that before this exchange occurs, each user has been asked to consent whether </w:t>
      </w:r>
      <w:r w:rsidR="00F11C0B">
        <w:rPr>
          <w:rFonts w:ascii="Arial" w:hAnsi="Arial" w:cs="Arial"/>
          <w:lang w:eastAsia="en-US"/>
        </w:rPr>
        <w:t>they</w:t>
      </w:r>
      <w:r w:rsidR="00F11C0B" w:rsidRPr="00D034B7">
        <w:rPr>
          <w:rFonts w:ascii="Arial" w:hAnsi="Arial" w:cs="Arial"/>
          <w:lang w:eastAsia="en-US"/>
        </w:rPr>
        <w:t xml:space="preserve"> allow the application to use the UE's current location and to share it with other group members (i.e., users of the same application). These UE locations will then be passed from the ACs to the EECs and included by the EECs in the Edge Enable Layer (EEL) signalling for EAS discovery.</w:t>
      </w:r>
    </w:p>
    <w:p w14:paraId="20C87964" w14:textId="55B2C530" w:rsidR="00A24CBE" w:rsidRDefault="00A24CBE" w:rsidP="00A24CBE">
      <w:pPr>
        <w:rPr>
          <w:rFonts w:ascii="Arial" w:hAnsi="Arial" w:cs="Arial"/>
          <w:lang w:eastAsia="en-US"/>
        </w:rPr>
      </w:pPr>
      <w:r>
        <w:rPr>
          <w:rFonts w:ascii="Arial" w:hAnsi="Arial" w:cs="Arial"/>
          <w:lang w:eastAsia="en-US"/>
        </w:rPr>
        <w:t xml:space="preserve">SA6 consider the </w:t>
      </w:r>
      <w:r w:rsidRPr="0013715F">
        <w:rPr>
          <w:rFonts w:ascii="Arial" w:hAnsi="Arial" w:cs="Arial"/>
          <w:lang w:eastAsia="en-US"/>
        </w:rPr>
        <w:t xml:space="preserve">application layer mechanism </w:t>
      </w:r>
      <w:r>
        <w:rPr>
          <w:rFonts w:ascii="Arial" w:hAnsi="Arial" w:cs="Arial"/>
          <w:lang w:eastAsia="en-US"/>
        </w:rPr>
        <w:t xml:space="preserve">by which a </w:t>
      </w:r>
      <w:r w:rsidRPr="0013715F">
        <w:rPr>
          <w:rFonts w:ascii="Arial" w:hAnsi="Arial" w:cs="Arial"/>
          <w:lang w:eastAsia="en-US"/>
        </w:rPr>
        <w:t xml:space="preserve">user </w:t>
      </w:r>
      <w:r>
        <w:rPr>
          <w:rFonts w:ascii="Arial" w:hAnsi="Arial" w:cs="Arial"/>
          <w:lang w:eastAsia="en-US"/>
        </w:rPr>
        <w:t xml:space="preserve">consents </w:t>
      </w:r>
      <w:r w:rsidRPr="0013715F">
        <w:rPr>
          <w:rFonts w:ascii="Arial" w:hAnsi="Arial" w:cs="Arial"/>
          <w:lang w:eastAsia="en-US"/>
        </w:rPr>
        <w:t xml:space="preserve">to share </w:t>
      </w:r>
      <w:r w:rsidRPr="00833D25">
        <w:rPr>
          <w:rFonts w:ascii="Arial" w:hAnsi="Arial" w:cs="Arial"/>
          <w:lang w:eastAsia="en-US"/>
        </w:rPr>
        <w:t xml:space="preserve">the </w:t>
      </w:r>
      <w:r>
        <w:rPr>
          <w:rFonts w:ascii="Arial" w:hAnsi="Arial" w:cs="Arial"/>
          <w:lang w:eastAsia="en-US"/>
        </w:rPr>
        <w:t xml:space="preserve">location of </w:t>
      </w:r>
      <w:r w:rsidR="00BF65A2">
        <w:rPr>
          <w:rFonts w:ascii="Arial" w:hAnsi="Arial" w:cs="Arial"/>
          <w:lang w:eastAsia="en-US"/>
        </w:rPr>
        <w:t>their</w:t>
      </w:r>
      <w:r>
        <w:rPr>
          <w:rFonts w:ascii="Arial" w:hAnsi="Arial" w:cs="Arial"/>
          <w:lang w:eastAsia="en-US"/>
        </w:rPr>
        <w:t xml:space="preserve"> </w:t>
      </w:r>
      <w:r w:rsidRPr="00833D25">
        <w:rPr>
          <w:rFonts w:ascii="Arial" w:hAnsi="Arial" w:cs="Arial"/>
          <w:lang w:eastAsia="en-US"/>
        </w:rPr>
        <w:t xml:space="preserve">UE </w:t>
      </w:r>
      <w:r>
        <w:rPr>
          <w:rFonts w:ascii="Arial" w:hAnsi="Arial" w:cs="Arial"/>
          <w:lang w:eastAsia="en-US"/>
        </w:rPr>
        <w:t xml:space="preserve">with other group member ACs and the related application layer signalling </w:t>
      </w:r>
      <w:r w:rsidR="00F11C0B">
        <w:rPr>
          <w:rFonts w:ascii="Arial" w:hAnsi="Arial" w:cs="Arial"/>
          <w:lang w:eastAsia="en-US"/>
        </w:rPr>
        <w:t xml:space="preserve">for sharing the location </w:t>
      </w:r>
      <w:r w:rsidRPr="0013715F">
        <w:rPr>
          <w:rFonts w:ascii="Arial" w:hAnsi="Arial" w:cs="Arial"/>
          <w:lang w:eastAsia="en-US"/>
        </w:rPr>
        <w:t>outside the scope</w:t>
      </w:r>
      <w:r>
        <w:rPr>
          <w:rFonts w:ascii="Arial" w:hAnsi="Arial" w:cs="Arial"/>
          <w:lang w:eastAsia="en-US"/>
        </w:rPr>
        <w:t xml:space="preserve"> of 3GPP. </w:t>
      </w:r>
    </w:p>
    <w:p w14:paraId="3B5AF64F" w14:textId="77777777" w:rsidR="00F11C0B" w:rsidRPr="00D034B7" w:rsidRDefault="00F11C0B" w:rsidP="00F11C0B">
      <w:pPr>
        <w:rPr>
          <w:rFonts w:ascii="Arial" w:hAnsi="Arial" w:cs="Arial"/>
          <w:lang w:eastAsia="en-US"/>
        </w:rPr>
      </w:pPr>
      <w:r w:rsidRPr="00D034B7">
        <w:rPr>
          <w:rFonts w:ascii="Arial" w:hAnsi="Arial" w:cs="Arial"/>
          <w:lang w:eastAsia="en-US"/>
        </w:rPr>
        <w:t xml:space="preserve">Given that in this scenario user consent is requested and granted at the application layer, SA6 would like to ask SA3 for guidance on whether the EEC can implicitly assume that such consent was given, when the EEC receives the locations of other UEs in the group from the AC as part of AC group related information, such that the EEC can send this UE location information via EEL signalling towards the ECS and/or EES. If implicit user consent cannot be assumed, SA3 guidance on obtaining that consent is requested.  </w:t>
      </w:r>
    </w:p>
    <w:p w14:paraId="544D4492" w14:textId="1398EB1F" w:rsidR="00885B15" w:rsidRDefault="00885B15" w:rsidP="003E65BA">
      <w:pPr>
        <w:rPr>
          <w:rFonts w:ascii="Arial" w:hAnsi="Arial" w:cs="Arial"/>
          <w:lang w:eastAsia="en-US"/>
        </w:rPr>
      </w:pPr>
    </w:p>
    <w:p w14:paraId="274D0BDC" w14:textId="77777777" w:rsidR="00B97703" w:rsidRPr="002C5A66" w:rsidRDefault="002F1940" w:rsidP="000F6242">
      <w:pPr>
        <w:pStyle w:val="Heading1"/>
      </w:pPr>
      <w:r w:rsidRPr="002C5A66">
        <w:t>2</w:t>
      </w:r>
      <w:r w:rsidRPr="002C5A66">
        <w:tab/>
      </w:r>
      <w:r w:rsidR="000F6242" w:rsidRPr="002C5A66">
        <w:t>Actions</w:t>
      </w:r>
    </w:p>
    <w:p w14:paraId="43A98DAB" w14:textId="77777777" w:rsidR="00EE1A76" w:rsidRDefault="00EE1A76" w:rsidP="00E47597">
      <w:pPr>
        <w:spacing w:after="120"/>
        <w:ind w:left="993" w:hanging="993"/>
        <w:rPr>
          <w:rFonts w:ascii="Arial" w:hAnsi="Arial" w:cs="Arial"/>
          <w:b/>
        </w:rPr>
      </w:pPr>
      <w:r>
        <w:rPr>
          <w:rFonts w:ascii="Arial" w:hAnsi="Arial" w:cs="Arial"/>
          <w:b/>
        </w:rPr>
        <w:t>ACTION:</w:t>
      </w:r>
    </w:p>
    <w:p w14:paraId="1CF8897E" w14:textId="476441B9" w:rsidR="00EB0C25" w:rsidRDefault="00F11C0B" w:rsidP="00597994">
      <w:pPr>
        <w:spacing w:after="120"/>
        <w:rPr>
          <w:rFonts w:ascii="Arial" w:hAnsi="Arial" w:cs="Arial"/>
        </w:rPr>
      </w:pPr>
      <w:r w:rsidRPr="00CE5571">
        <w:rPr>
          <w:rFonts w:ascii="Arial" w:hAnsi="Arial" w:cs="Arial"/>
          <w:color w:val="000000" w:themeColor="text1"/>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FB252C1" w14:textId="5F74C00D" w:rsidR="000F5454" w:rsidRDefault="000F5454">
      <w:pPr>
        <w:overflowPunct/>
        <w:autoSpaceDE/>
        <w:autoSpaceDN/>
        <w:adjustRightInd/>
        <w:spacing w:after="0"/>
        <w:textAlignment w:val="auto"/>
        <w:rPr>
          <w:rFonts w:ascii="Arial" w:hAnsi="Arial" w:cs="Arial"/>
        </w:rPr>
      </w:pPr>
      <w:r>
        <w:rPr>
          <w:rFonts w:ascii="Arial" w:hAnsi="Arial" w:cs="Arial"/>
        </w:rPr>
        <w:br w:type="page"/>
      </w:r>
    </w:p>
    <w:p w14:paraId="33CF600C" w14:textId="77777777" w:rsidR="00EA2C1D" w:rsidRPr="002C5A66" w:rsidRDefault="00EA2C1D" w:rsidP="00912252">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75ECC7C" w14:textId="77777777" w:rsidR="00EE1A76" w:rsidRDefault="00EE1A76" w:rsidP="00EE1A76">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D77FBD9" w14:textId="003614F5" w:rsidR="0014141A" w:rsidRPr="002C5A66" w:rsidRDefault="00EE1A76" w:rsidP="00EE1A76">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1125" w14:textId="77777777" w:rsidR="00DD46D9" w:rsidRDefault="00DD46D9">
      <w:pPr>
        <w:spacing w:after="0"/>
      </w:pPr>
      <w:r>
        <w:separator/>
      </w:r>
    </w:p>
  </w:endnote>
  <w:endnote w:type="continuationSeparator" w:id="0">
    <w:p w14:paraId="3C7B7957" w14:textId="77777777" w:rsidR="00DD46D9" w:rsidRDefault="00DD4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33E4" w14:textId="77777777" w:rsidR="00DD46D9" w:rsidRDefault="00DD46D9">
      <w:pPr>
        <w:spacing w:after="0"/>
      </w:pPr>
      <w:r>
        <w:separator/>
      </w:r>
    </w:p>
  </w:footnote>
  <w:footnote w:type="continuationSeparator" w:id="0">
    <w:p w14:paraId="4508C328" w14:textId="77777777" w:rsidR="00DD46D9" w:rsidRDefault="00DD4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2B2A"/>
    <w:rsid w:val="00065837"/>
    <w:rsid w:val="00067AE6"/>
    <w:rsid w:val="0007012F"/>
    <w:rsid w:val="000743C6"/>
    <w:rsid w:val="00083D8C"/>
    <w:rsid w:val="00095BC2"/>
    <w:rsid w:val="000A7D81"/>
    <w:rsid w:val="000C7BC3"/>
    <w:rsid w:val="000D2417"/>
    <w:rsid w:val="000D6804"/>
    <w:rsid w:val="000F5454"/>
    <w:rsid w:val="000F6242"/>
    <w:rsid w:val="00112271"/>
    <w:rsid w:val="0013715F"/>
    <w:rsid w:val="001402FD"/>
    <w:rsid w:val="0014141A"/>
    <w:rsid w:val="00144D71"/>
    <w:rsid w:val="0014541B"/>
    <w:rsid w:val="00151E16"/>
    <w:rsid w:val="00183CF9"/>
    <w:rsid w:val="0019297A"/>
    <w:rsid w:val="001944BC"/>
    <w:rsid w:val="001B015E"/>
    <w:rsid w:val="001B0510"/>
    <w:rsid w:val="001B2899"/>
    <w:rsid w:val="001B5462"/>
    <w:rsid w:val="001B572F"/>
    <w:rsid w:val="001C6095"/>
    <w:rsid w:val="001D1C09"/>
    <w:rsid w:val="001D607F"/>
    <w:rsid w:val="001D67B9"/>
    <w:rsid w:val="001F47CE"/>
    <w:rsid w:val="001F5319"/>
    <w:rsid w:val="0020511A"/>
    <w:rsid w:val="002201E4"/>
    <w:rsid w:val="00232F73"/>
    <w:rsid w:val="00240452"/>
    <w:rsid w:val="00243227"/>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503FE"/>
    <w:rsid w:val="003656B0"/>
    <w:rsid w:val="00365A3F"/>
    <w:rsid w:val="00366202"/>
    <w:rsid w:val="00371111"/>
    <w:rsid w:val="00383545"/>
    <w:rsid w:val="00387362"/>
    <w:rsid w:val="003A2616"/>
    <w:rsid w:val="003A7A2A"/>
    <w:rsid w:val="003B74B1"/>
    <w:rsid w:val="003D0999"/>
    <w:rsid w:val="003D50A8"/>
    <w:rsid w:val="003E65BA"/>
    <w:rsid w:val="004308B5"/>
    <w:rsid w:val="00433500"/>
    <w:rsid w:val="00433F71"/>
    <w:rsid w:val="00434DB5"/>
    <w:rsid w:val="00440D43"/>
    <w:rsid w:val="004466B6"/>
    <w:rsid w:val="00457085"/>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2156D"/>
    <w:rsid w:val="005259C3"/>
    <w:rsid w:val="00531A3A"/>
    <w:rsid w:val="00535CC1"/>
    <w:rsid w:val="00540DDC"/>
    <w:rsid w:val="005479B2"/>
    <w:rsid w:val="005531E1"/>
    <w:rsid w:val="00555114"/>
    <w:rsid w:val="005817DA"/>
    <w:rsid w:val="00585820"/>
    <w:rsid w:val="00590071"/>
    <w:rsid w:val="005911D7"/>
    <w:rsid w:val="00597994"/>
    <w:rsid w:val="00597CEA"/>
    <w:rsid w:val="005B35C2"/>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1E91"/>
    <w:rsid w:val="006C22FF"/>
    <w:rsid w:val="006E032F"/>
    <w:rsid w:val="006E0D4F"/>
    <w:rsid w:val="006F0604"/>
    <w:rsid w:val="006F2D99"/>
    <w:rsid w:val="006F4977"/>
    <w:rsid w:val="00700092"/>
    <w:rsid w:val="00705A77"/>
    <w:rsid w:val="00726022"/>
    <w:rsid w:val="00733541"/>
    <w:rsid w:val="00754BD1"/>
    <w:rsid w:val="00760F9A"/>
    <w:rsid w:val="007673D1"/>
    <w:rsid w:val="00774C5F"/>
    <w:rsid w:val="007757CC"/>
    <w:rsid w:val="00787EE3"/>
    <w:rsid w:val="007A5860"/>
    <w:rsid w:val="007A62D2"/>
    <w:rsid w:val="007A68AD"/>
    <w:rsid w:val="007B60F0"/>
    <w:rsid w:val="007B76C2"/>
    <w:rsid w:val="007C0A18"/>
    <w:rsid w:val="007D3E2D"/>
    <w:rsid w:val="007E2F16"/>
    <w:rsid w:val="007F4F92"/>
    <w:rsid w:val="007F6F25"/>
    <w:rsid w:val="008034ED"/>
    <w:rsid w:val="008172CF"/>
    <w:rsid w:val="00823B5B"/>
    <w:rsid w:val="00833D25"/>
    <w:rsid w:val="008403F9"/>
    <w:rsid w:val="0085006E"/>
    <w:rsid w:val="008548A0"/>
    <w:rsid w:val="00855948"/>
    <w:rsid w:val="00867A71"/>
    <w:rsid w:val="00870CEF"/>
    <w:rsid w:val="008779F8"/>
    <w:rsid w:val="008818BC"/>
    <w:rsid w:val="00885B15"/>
    <w:rsid w:val="00886FBF"/>
    <w:rsid w:val="00897789"/>
    <w:rsid w:val="008A3FB4"/>
    <w:rsid w:val="008A6B62"/>
    <w:rsid w:val="008B5D0F"/>
    <w:rsid w:val="008C617A"/>
    <w:rsid w:val="008D772F"/>
    <w:rsid w:val="00912252"/>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24CBE"/>
    <w:rsid w:val="00A45CEE"/>
    <w:rsid w:val="00A46CCB"/>
    <w:rsid w:val="00A4704C"/>
    <w:rsid w:val="00A71544"/>
    <w:rsid w:val="00A92A46"/>
    <w:rsid w:val="00AB138F"/>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A6CE4"/>
    <w:rsid w:val="00BB2CA5"/>
    <w:rsid w:val="00BD4C79"/>
    <w:rsid w:val="00BE7EF1"/>
    <w:rsid w:val="00BF1C33"/>
    <w:rsid w:val="00BF65A2"/>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46D9"/>
    <w:rsid w:val="00DE30A2"/>
    <w:rsid w:val="00DE3DA8"/>
    <w:rsid w:val="00DE4BBC"/>
    <w:rsid w:val="00E256CF"/>
    <w:rsid w:val="00E46D45"/>
    <w:rsid w:val="00E47597"/>
    <w:rsid w:val="00E54F07"/>
    <w:rsid w:val="00E7468D"/>
    <w:rsid w:val="00E80254"/>
    <w:rsid w:val="00E97543"/>
    <w:rsid w:val="00EA207C"/>
    <w:rsid w:val="00EA2C1D"/>
    <w:rsid w:val="00EA63F1"/>
    <w:rsid w:val="00EB0C25"/>
    <w:rsid w:val="00EB515D"/>
    <w:rsid w:val="00EC4657"/>
    <w:rsid w:val="00ED39B2"/>
    <w:rsid w:val="00EE1A76"/>
    <w:rsid w:val="00F11BD2"/>
    <w:rsid w:val="00F11C0B"/>
    <w:rsid w:val="00F15A33"/>
    <w:rsid w:val="00F253A5"/>
    <w:rsid w:val="00F32126"/>
    <w:rsid w:val="00F32ED7"/>
    <w:rsid w:val="00F34B3C"/>
    <w:rsid w:val="00F417B1"/>
    <w:rsid w:val="00F41D0D"/>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17</TotalTime>
  <Pages>2</Pages>
  <Words>423</Words>
  <Characters>2311</Characters>
  <Application>Microsoft Office Word</Application>
  <DocSecurity>0</DocSecurity>
  <Lines>50</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Walter Featherstone</cp:lastModifiedBy>
  <cp:revision>5</cp:revision>
  <cp:lastPrinted>2002-04-23T07:10:00Z</cp:lastPrinted>
  <dcterms:created xsi:type="dcterms:W3CDTF">2023-01-09T19:14:00Z</dcterms:created>
  <dcterms:modified xsi:type="dcterms:W3CDTF">2023-01-18T19:35:00Z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